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9C482" w14:textId="77777777" w:rsidR="004B1C81" w:rsidRDefault="004B1C81" w:rsidP="004B1C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ALAYN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fl.1457)</w:t>
      </w:r>
    </w:p>
    <w:p w14:paraId="08C4A159" w14:textId="77777777" w:rsidR="004B1C81" w:rsidRDefault="004B1C81" w:rsidP="004B1C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7A6E78F1" w14:textId="77777777" w:rsidR="004B1C81" w:rsidRDefault="004B1C81" w:rsidP="004B1C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22BCCB" w14:textId="77777777" w:rsidR="004B1C81" w:rsidRDefault="004B1C81" w:rsidP="004B1C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B1B2B3" w14:textId="77777777" w:rsidR="004B1C81" w:rsidRDefault="004B1C81" w:rsidP="004B1C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Nov.1457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2218015" w14:textId="77777777" w:rsidR="004B1C81" w:rsidRDefault="004B1C81" w:rsidP="004B1C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A3B4D44" w14:textId="77777777" w:rsidR="004B1C81" w:rsidRDefault="004B1C81" w:rsidP="004B1C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006EB" w14:textId="77777777" w:rsidR="004B1C81" w:rsidRDefault="004B1C81" w:rsidP="004B1C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E62E59" w14:textId="77777777" w:rsidR="004B1C81" w:rsidRDefault="004B1C81" w:rsidP="004B1C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2022</w:t>
      </w:r>
    </w:p>
    <w:p w14:paraId="1C5DDAE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2B530" w14:textId="77777777" w:rsidR="004B1C81" w:rsidRDefault="004B1C81" w:rsidP="009139A6">
      <w:r>
        <w:separator/>
      </w:r>
    </w:p>
  </w:endnote>
  <w:endnote w:type="continuationSeparator" w:id="0">
    <w:p w14:paraId="269E2181" w14:textId="77777777" w:rsidR="004B1C81" w:rsidRDefault="004B1C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9B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049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F6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48E70" w14:textId="77777777" w:rsidR="004B1C81" w:rsidRDefault="004B1C81" w:rsidP="009139A6">
      <w:r>
        <w:separator/>
      </w:r>
    </w:p>
  </w:footnote>
  <w:footnote w:type="continuationSeparator" w:id="0">
    <w:p w14:paraId="1D0561AC" w14:textId="77777777" w:rsidR="004B1C81" w:rsidRDefault="004B1C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97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86E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A04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C81"/>
    <w:rsid w:val="000666E0"/>
    <w:rsid w:val="002510B7"/>
    <w:rsid w:val="004B1C8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50695"/>
  <w15:chartTrackingRefBased/>
  <w15:docId w15:val="{69BE1281-560A-4672-A662-D1C7B3FAB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1C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2022-03-27T20:14:00Z</dcterms:created>
  <dcterms:modified xsi:type="dcterms:W3CDTF">2022-03-27T20:15:00Z</dcterms:modified>
</cp:coreProperties>
</file>